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B4" w:rsidRPr="004E103D" w:rsidRDefault="00CA2FB4" w:rsidP="00525AFE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985910" w:rsidRDefault="00465D00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Bibliography</w:t>
      </w:r>
      <w:r w:rsidR="00913FFA">
        <w:rPr>
          <w:rFonts w:ascii="Bookman Old Style" w:hAnsi="Bookman Old Style" w:cs="Times New Roman"/>
          <w:sz w:val="24"/>
          <w:szCs w:val="24"/>
        </w:rPr>
        <w:t xml:space="preserve"> Planning Sheet</w:t>
      </w:r>
    </w:p>
    <w:p w:rsidR="00913FFA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For </w:t>
      </w:r>
      <w:r w:rsidR="005624F8">
        <w:rPr>
          <w:rFonts w:ascii="Bookman Old Style" w:hAnsi="Bookman Old Style" w:cs="Times New Roman"/>
          <w:sz w:val="24"/>
          <w:szCs w:val="24"/>
        </w:rPr>
        <w:t>today</w:t>
      </w:r>
      <w:r>
        <w:rPr>
          <w:rFonts w:ascii="Bookman Old Style" w:hAnsi="Bookman Old Style" w:cs="Times New Roman"/>
          <w:sz w:val="24"/>
          <w:szCs w:val="24"/>
        </w:rPr>
        <w:t>, you will complete the following tasks: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5624F8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Write a bibliography page in MLA format</w:t>
      </w:r>
    </w:p>
    <w:p w:rsidR="00A52550" w:rsidRDefault="005624F8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Include all three sources you used in your research on your bibliography page</w:t>
      </w:r>
    </w:p>
    <w:p w:rsidR="00A52550" w:rsidRDefault="005624F8" w:rsidP="00A52550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Hyperlink your bibliography page to your wikispace pages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research papers will be worth 100</w:t>
      </w:r>
      <w:r w:rsidR="005624F8">
        <w:rPr>
          <w:rFonts w:ascii="Bookman Old Style" w:hAnsi="Bookman Old Style" w:cs="Times New Roman"/>
          <w:sz w:val="24"/>
          <w:szCs w:val="24"/>
        </w:rPr>
        <w:t xml:space="preserve"> points of your project grade (bibliographies are included in this grade).</w:t>
      </w: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624F8" w:rsidRPr="004E103D" w:rsidRDefault="005624F8" w:rsidP="005624F8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5624F8" w:rsidRDefault="005624F8" w:rsidP="005624F8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Bibliography Planning Sheet</w:t>
      </w:r>
    </w:p>
    <w:p w:rsidR="005624F8" w:rsidRDefault="005624F8" w:rsidP="005624F8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today, you will complete the following tasks: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624F8" w:rsidRDefault="005624F8" w:rsidP="005624F8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Write a bibliography page in MLA format</w:t>
      </w:r>
    </w:p>
    <w:p w:rsidR="005624F8" w:rsidRDefault="005624F8" w:rsidP="005624F8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Include all three sources you used in your research on your bibliography page</w:t>
      </w:r>
    </w:p>
    <w:p w:rsidR="005624F8" w:rsidRDefault="005624F8" w:rsidP="005624F8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Hyperlink your bibliography page to your wikispace pages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research papers will be worth 100 points of your project grade (bibliographies are included in this grade).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624F8" w:rsidRPr="004E103D" w:rsidRDefault="005624F8" w:rsidP="005624F8">
      <w:pPr>
        <w:spacing w:after="0" w:line="240" w:lineRule="auto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Create </w:t>
      </w:r>
      <w:r w:rsidRPr="004E103D">
        <w:rPr>
          <w:rFonts w:ascii="Bookman Old Style" w:hAnsi="Bookman Old Style" w:cs="Aharoni"/>
          <w:b/>
          <w:sz w:val="32"/>
          <w:szCs w:val="32"/>
        </w:rPr>
        <w:t>a</w:t>
      </w:r>
      <w:r w:rsidRPr="004E103D">
        <w:rPr>
          <w:rFonts w:ascii="Bookman Old Style" w:hAnsi="Bookman Old Style" w:cs="Times New Roman"/>
          <w:b/>
          <w:sz w:val="32"/>
          <w:szCs w:val="32"/>
        </w:rPr>
        <w:t xml:space="preserve"> Campaign Project</w:t>
      </w:r>
    </w:p>
    <w:p w:rsidR="005624F8" w:rsidRDefault="005624F8" w:rsidP="005624F8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Bibliography Planning Sheet</w:t>
      </w:r>
    </w:p>
    <w:p w:rsidR="005624F8" w:rsidRDefault="005624F8" w:rsidP="005624F8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For today, you will complete the following tasks: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624F8" w:rsidRDefault="005624F8" w:rsidP="005624F8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Write a bibliography page in MLA format</w:t>
      </w:r>
    </w:p>
    <w:p w:rsidR="005624F8" w:rsidRDefault="005624F8" w:rsidP="005624F8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Include all three sources you used in your research on your bibliography page</w:t>
      </w:r>
    </w:p>
    <w:p w:rsidR="005624F8" w:rsidRDefault="005624F8" w:rsidP="005624F8">
      <w:pPr>
        <w:pStyle w:val="ListParagraph"/>
        <w:numPr>
          <w:ilvl w:val="0"/>
          <w:numId w:val="4"/>
        </w:num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Hyperlink your bibliography page to your wikispace pages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Your completed research papers will be worth 100 points of your project grade (bibliographies are included in this grade).</w:t>
      </w:r>
    </w:p>
    <w:p w:rsidR="005624F8" w:rsidRDefault="005624F8" w:rsidP="005624F8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  <w:bookmarkStart w:id="0" w:name="_GoBack"/>
      <w:bookmarkEnd w:id="0"/>
    </w:p>
    <w:p w:rsidR="00A52550" w:rsidRPr="00A52550" w:rsidRDefault="00A52550" w:rsidP="00A5255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913FFA" w:rsidRPr="00985910" w:rsidRDefault="00913FFA" w:rsidP="00913FFA">
      <w:pPr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:rsidR="00985910" w:rsidRPr="00985910" w:rsidRDefault="00985910" w:rsidP="00985910">
      <w:pPr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sectPr w:rsidR="00985910" w:rsidRPr="0098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BA8"/>
    <w:multiLevelType w:val="hybridMultilevel"/>
    <w:tmpl w:val="647A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14F7E"/>
    <w:multiLevelType w:val="hybridMultilevel"/>
    <w:tmpl w:val="7CDEB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F56F6"/>
    <w:multiLevelType w:val="hybridMultilevel"/>
    <w:tmpl w:val="E8CC9D38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B204E"/>
    <w:multiLevelType w:val="hybridMultilevel"/>
    <w:tmpl w:val="F5F69B0C"/>
    <w:lvl w:ilvl="0" w:tplc="236EB2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C"/>
    <w:rsid w:val="00174CFE"/>
    <w:rsid w:val="00226DF6"/>
    <w:rsid w:val="00252D48"/>
    <w:rsid w:val="00465D00"/>
    <w:rsid w:val="004E103D"/>
    <w:rsid w:val="00525AFE"/>
    <w:rsid w:val="005624F8"/>
    <w:rsid w:val="00913FFA"/>
    <w:rsid w:val="00985910"/>
    <w:rsid w:val="00A52550"/>
    <w:rsid w:val="00C90F4E"/>
    <w:rsid w:val="00CA2FB4"/>
    <w:rsid w:val="00CD423C"/>
    <w:rsid w:val="00D71078"/>
    <w:rsid w:val="00D731D2"/>
    <w:rsid w:val="00EC3F3B"/>
    <w:rsid w:val="00F0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26C7022A</Template>
  <TotalTime>2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Petrosoff, Krista</dc:creator>
  <cp:lastModifiedBy>Petrosoff, Krista</cp:lastModifiedBy>
  <cp:revision>3</cp:revision>
  <dcterms:created xsi:type="dcterms:W3CDTF">2013-12-03T14:01:00Z</dcterms:created>
  <dcterms:modified xsi:type="dcterms:W3CDTF">2013-12-03T14:03:00Z</dcterms:modified>
</cp:coreProperties>
</file>